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7B797" w14:textId="77777777" w:rsidR="00B23004" w:rsidRDefault="00B23004" w:rsidP="00B230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BAWDRE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6A2AEE59" w14:textId="77777777" w:rsidR="00B23004" w:rsidRDefault="00B23004" w:rsidP="00B230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Moulton, Norfolk.</w:t>
      </w:r>
    </w:p>
    <w:p w14:paraId="0C06CC03" w14:textId="77777777" w:rsidR="00B23004" w:rsidRDefault="00B23004" w:rsidP="00B23004">
      <w:pPr>
        <w:pStyle w:val="NoSpacing"/>
        <w:rPr>
          <w:rFonts w:cs="Times New Roman"/>
          <w:szCs w:val="24"/>
        </w:rPr>
      </w:pPr>
    </w:p>
    <w:p w14:paraId="7BCD5658" w14:textId="77777777" w:rsidR="00B23004" w:rsidRDefault="00B23004" w:rsidP="00B23004">
      <w:pPr>
        <w:pStyle w:val="NoSpacing"/>
        <w:rPr>
          <w:rFonts w:cs="Times New Roman"/>
          <w:szCs w:val="24"/>
        </w:rPr>
      </w:pPr>
    </w:p>
    <w:p w14:paraId="0F766435" w14:textId="77777777" w:rsidR="00B23004" w:rsidRDefault="00B23004" w:rsidP="00B230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>He became Vicar.</w:t>
      </w:r>
    </w:p>
    <w:p w14:paraId="4BEF1102" w14:textId="77777777" w:rsidR="00B23004" w:rsidRDefault="00B23004" w:rsidP="00B230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>(“An Essay Towards a Topographical History of the County of Norfolk”</w:t>
      </w:r>
      <w:r>
        <w:rPr>
          <w:rFonts w:cs="Times New Roman"/>
          <w:szCs w:val="24"/>
        </w:rPr>
        <w:t xml:space="preserve"> </w:t>
      </w:r>
    </w:p>
    <w:p w14:paraId="2D6C45B5" w14:textId="77777777" w:rsidR="00B23004" w:rsidRDefault="00B23004" w:rsidP="00B23004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108-110,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2DBAEB46" w14:textId="77777777" w:rsidR="00B23004" w:rsidRDefault="00B23004" w:rsidP="00B23004">
      <w:pPr>
        <w:pStyle w:val="NoSpacing"/>
        <w:rPr>
          <w:rFonts w:cs="Times New Roman"/>
          <w:szCs w:val="24"/>
        </w:rPr>
      </w:pPr>
    </w:p>
    <w:p w14:paraId="76E0B0F2" w14:textId="77777777" w:rsidR="00B23004" w:rsidRDefault="00B23004" w:rsidP="00B23004">
      <w:pPr>
        <w:pStyle w:val="NoSpacing"/>
        <w:rPr>
          <w:rFonts w:cs="Times New Roman"/>
          <w:szCs w:val="24"/>
        </w:rPr>
      </w:pPr>
    </w:p>
    <w:p w14:paraId="24F12FEC" w14:textId="77777777" w:rsidR="00B23004" w:rsidRDefault="00B23004" w:rsidP="00B230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8 February 2024</w:t>
      </w:r>
    </w:p>
    <w:p w14:paraId="380B26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91495" w14:textId="77777777" w:rsidR="00B23004" w:rsidRDefault="00B23004" w:rsidP="009139A6">
      <w:r>
        <w:separator/>
      </w:r>
    </w:p>
  </w:endnote>
  <w:endnote w:type="continuationSeparator" w:id="0">
    <w:p w14:paraId="23CCF71F" w14:textId="77777777" w:rsidR="00B23004" w:rsidRDefault="00B230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C14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FA0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4F9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1DCFE" w14:textId="77777777" w:rsidR="00B23004" w:rsidRDefault="00B23004" w:rsidP="009139A6">
      <w:r>
        <w:separator/>
      </w:r>
    </w:p>
  </w:footnote>
  <w:footnote w:type="continuationSeparator" w:id="0">
    <w:p w14:paraId="12ED50E0" w14:textId="77777777" w:rsidR="00B23004" w:rsidRDefault="00B230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D6E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B94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85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00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3004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EC648"/>
  <w15:chartTrackingRefBased/>
  <w15:docId w15:val="{7A35294E-A331-4DAD-8F56-A8FC932B7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2024-02-08T21:29:00Z</dcterms:created>
  <dcterms:modified xsi:type="dcterms:W3CDTF">2024-02-08T21:29:00Z</dcterms:modified>
</cp:coreProperties>
</file>